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83E36" w14:textId="77777777" w:rsidR="00FA3667" w:rsidRDefault="00FA3667" w:rsidP="00FA366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Sir William de FULTHORP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4EF7A2B0" w14:textId="77777777" w:rsidR="00FA3667" w:rsidRDefault="00FA3667" w:rsidP="00FA366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D292A8F" w14:textId="77777777" w:rsidR="00FA3667" w:rsidRDefault="00FA3667" w:rsidP="00FA366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F5263A5" w14:textId="77777777" w:rsidR="00FA3667" w:rsidRDefault="00FA3667" w:rsidP="00FA366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20 Jun.1404</w:t>
      </w:r>
      <w:r>
        <w:rPr>
          <w:rFonts w:cs="Times New Roman"/>
          <w:color w:val="282B30"/>
          <w:szCs w:val="24"/>
          <w:shd w:val="clear" w:color="auto" w:fill="FFFFFF"/>
        </w:rPr>
        <w:tab/>
        <w:t>He was granted letters of protection as he was about to serve in Berwick and the</w:t>
      </w:r>
    </w:p>
    <w:p w14:paraId="16C5BDE2" w14:textId="77777777" w:rsidR="00FA3667" w:rsidRDefault="00FA3667" w:rsidP="00FA366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Scottish Marches under John of Lancaster, Duke of Bedford(q.v.).</w:t>
      </w:r>
    </w:p>
    <w:p w14:paraId="3B125434" w14:textId="77777777" w:rsidR="00FA3667" w:rsidRDefault="00FA3667" w:rsidP="00FA3667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C71/77, m12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49352535" w14:textId="77777777" w:rsidR="00FA3667" w:rsidRDefault="00FA3667" w:rsidP="00FA3667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16E145B0" w14:textId="77777777" w:rsidR="00FA3667" w:rsidRDefault="00FA3667" w:rsidP="00FA366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B3B25D6" w14:textId="77777777" w:rsidR="00FA3667" w:rsidRDefault="00FA3667" w:rsidP="00FA366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72765BA" w14:textId="77777777" w:rsidR="00FA3667" w:rsidRDefault="00FA3667" w:rsidP="00FA366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11 February 2023</w:t>
      </w:r>
    </w:p>
    <w:p w14:paraId="3E1E2CE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1E637" w14:textId="77777777" w:rsidR="00FA3667" w:rsidRDefault="00FA3667" w:rsidP="009139A6">
      <w:r>
        <w:separator/>
      </w:r>
    </w:p>
  </w:endnote>
  <w:endnote w:type="continuationSeparator" w:id="0">
    <w:p w14:paraId="0E0A1CD9" w14:textId="77777777" w:rsidR="00FA3667" w:rsidRDefault="00FA366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B9BC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BB7B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4B0D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E1D3F" w14:textId="77777777" w:rsidR="00FA3667" w:rsidRDefault="00FA3667" w:rsidP="009139A6">
      <w:r>
        <w:separator/>
      </w:r>
    </w:p>
  </w:footnote>
  <w:footnote w:type="continuationSeparator" w:id="0">
    <w:p w14:paraId="4C644EE0" w14:textId="77777777" w:rsidR="00FA3667" w:rsidRDefault="00FA366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5739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436E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8F17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66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A3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44CB78"/>
  <w15:chartTrackingRefBased/>
  <w15:docId w15:val="{4FCAB8C6-21C7-4557-B3AC-C43352BBE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2023-03-02T21:12:00Z</dcterms:created>
  <dcterms:modified xsi:type="dcterms:W3CDTF">2023-03-02T21:13:00Z</dcterms:modified>
</cp:coreProperties>
</file>